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43E9B" w14:textId="77777777" w:rsidR="00A52B0C" w:rsidRDefault="00A52B0C" w:rsidP="00A52B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WITTON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7872A143" w14:textId="77777777" w:rsidR="00A52B0C" w:rsidRDefault="00A52B0C" w:rsidP="00A52B0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60A18930" w14:textId="77777777" w:rsidR="00A52B0C" w:rsidRDefault="00A52B0C" w:rsidP="00A52B0C">
      <w:pPr>
        <w:pStyle w:val="NoSpacing"/>
        <w:rPr>
          <w:rFonts w:cs="Times New Roman"/>
          <w:szCs w:val="24"/>
        </w:rPr>
      </w:pPr>
    </w:p>
    <w:p w14:paraId="3018EE66" w14:textId="77777777" w:rsidR="00A52B0C" w:rsidRDefault="00A52B0C" w:rsidP="00A52B0C">
      <w:pPr>
        <w:pStyle w:val="NoSpacing"/>
        <w:rPr>
          <w:rFonts w:cs="Times New Roman"/>
          <w:szCs w:val="24"/>
        </w:rPr>
      </w:pPr>
    </w:p>
    <w:p w14:paraId="477E917A" w14:textId="77777777" w:rsidR="00A52B0C" w:rsidRDefault="00A52B0C" w:rsidP="00A52B0C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D9FC7AA" w14:textId="77777777" w:rsidR="00A52B0C" w:rsidRDefault="00A52B0C" w:rsidP="00A52B0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5BBB67F" w14:textId="77777777" w:rsidR="00A52B0C" w:rsidRDefault="00A52B0C" w:rsidP="00A52B0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D551C00" w14:textId="77777777" w:rsidR="00A52B0C" w:rsidRDefault="00A52B0C" w:rsidP="00A52B0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651FFB1F" w14:textId="77777777" w:rsidR="00A52B0C" w:rsidRDefault="00A52B0C" w:rsidP="00A52B0C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16F1CD46" w14:textId="77777777" w:rsidR="00A52B0C" w:rsidRDefault="00A52B0C" w:rsidP="00A52B0C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03F7D8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A0CAC" w14:textId="77777777" w:rsidR="00A52B0C" w:rsidRDefault="00A52B0C" w:rsidP="009139A6">
      <w:r>
        <w:separator/>
      </w:r>
    </w:p>
  </w:endnote>
  <w:endnote w:type="continuationSeparator" w:id="0">
    <w:p w14:paraId="4A7F8432" w14:textId="77777777" w:rsidR="00A52B0C" w:rsidRDefault="00A52B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A1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82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467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63990" w14:textId="77777777" w:rsidR="00A52B0C" w:rsidRDefault="00A52B0C" w:rsidP="009139A6">
      <w:r>
        <w:separator/>
      </w:r>
    </w:p>
  </w:footnote>
  <w:footnote w:type="continuationSeparator" w:id="0">
    <w:p w14:paraId="75A1851B" w14:textId="77777777" w:rsidR="00A52B0C" w:rsidRDefault="00A52B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CE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4B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F60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0C"/>
    <w:rsid w:val="000666E0"/>
    <w:rsid w:val="002510B7"/>
    <w:rsid w:val="005C130B"/>
    <w:rsid w:val="00826F5C"/>
    <w:rsid w:val="009139A6"/>
    <w:rsid w:val="009448BB"/>
    <w:rsid w:val="00947624"/>
    <w:rsid w:val="00A3176C"/>
    <w:rsid w:val="00A52B0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D977F"/>
  <w15:chartTrackingRefBased/>
  <w15:docId w15:val="{5C394C6A-DE8A-4DB8-ABF7-A90C4462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2023-01-05T21:40:00Z</dcterms:created>
  <dcterms:modified xsi:type="dcterms:W3CDTF">2023-01-05T21:41:00Z</dcterms:modified>
</cp:coreProperties>
</file>